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1A1B2" w14:textId="77777777" w:rsidR="00151941" w:rsidRDefault="00151941" w:rsidP="001519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C34F5A5" w14:textId="77777777" w:rsidR="00151941" w:rsidRDefault="00151941" w:rsidP="001519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6C07575" w14:textId="77777777" w:rsidR="00151941" w:rsidRDefault="00151941" w:rsidP="001519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670464" w14:textId="77777777" w:rsidR="00151941" w:rsidRDefault="00151941" w:rsidP="001519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201F9D" w14:textId="77777777" w:rsidR="00151941" w:rsidRDefault="00151941" w:rsidP="00151941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A696EC0" w14:textId="77777777" w:rsidR="00151941" w:rsidRDefault="00151941" w:rsidP="0015194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9CAA41D" w14:textId="77777777" w:rsidR="00151941" w:rsidRDefault="00151941" w:rsidP="0015194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E06DE6E" w14:textId="77777777" w:rsidR="00151941" w:rsidRDefault="00151941" w:rsidP="001519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88FD909" w14:textId="77777777" w:rsidR="00151941" w:rsidRDefault="00151941" w:rsidP="001519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85F528" w14:textId="77777777" w:rsidR="00151941" w:rsidRDefault="00151941" w:rsidP="001519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2022</w:t>
      </w:r>
    </w:p>
    <w:p w14:paraId="667479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217CE" w14:textId="77777777" w:rsidR="00151941" w:rsidRDefault="00151941" w:rsidP="009139A6">
      <w:r>
        <w:separator/>
      </w:r>
    </w:p>
  </w:endnote>
  <w:endnote w:type="continuationSeparator" w:id="0">
    <w:p w14:paraId="6FE059EF" w14:textId="77777777" w:rsidR="00151941" w:rsidRDefault="001519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5EA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A41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9C2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E6AF2" w14:textId="77777777" w:rsidR="00151941" w:rsidRDefault="00151941" w:rsidP="009139A6">
      <w:r>
        <w:separator/>
      </w:r>
    </w:p>
  </w:footnote>
  <w:footnote w:type="continuationSeparator" w:id="0">
    <w:p w14:paraId="1E39F1BB" w14:textId="77777777" w:rsidR="00151941" w:rsidRDefault="001519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3A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05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90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941"/>
    <w:rsid w:val="000666E0"/>
    <w:rsid w:val="0015194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283DF"/>
  <w15:chartTrackingRefBased/>
  <w15:docId w15:val="{B3923318-EDA6-46EC-B28E-60CE74CC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2022-10-22T20:20:00Z</dcterms:created>
  <dcterms:modified xsi:type="dcterms:W3CDTF">2022-10-22T20:21:00Z</dcterms:modified>
</cp:coreProperties>
</file>